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05188" w14:textId="3BDAD562" w:rsidR="004C31C2" w:rsidRPr="0078651B" w:rsidRDefault="004C31C2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Anexo </w:t>
      </w:r>
      <w:r w:rsidR="008E3BA5"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XV</w:t>
      </w:r>
      <w:r w:rsidR="0053276D">
        <w:rPr>
          <w:rFonts w:ascii="Calibri" w:eastAsia="Calibri" w:hAnsi="Calibri" w:cstheme="minorHAnsi"/>
          <w:b/>
          <w:i/>
          <w:sz w:val="20"/>
          <w:szCs w:val="20"/>
          <w:u w:val="single"/>
        </w:rPr>
        <w:t>III</w:t>
      </w:r>
      <w:r w:rsidR="00B07BD4"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</w:t>
      </w: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do Termo de Referência – Relatório da Pesquisa de Preços – Estimativa do Valor da Contratação</w:t>
      </w:r>
    </w:p>
    <w:p w14:paraId="2F848BD9" w14:textId="46444BC6" w:rsidR="004C31C2" w:rsidRPr="00987D8B" w:rsidRDefault="004C31C2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(SEI </w:t>
      </w:r>
      <w:r w:rsidR="0078651B"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0414010</w:t>
      </w:r>
      <w:r w:rsidRPr="0078651B">
        <w:rPr>
          <w:rFonts w:ascii="Calibri" w:eastAsia="Calibri" w:hAnsi="Calibri" w:cstheme="minorHAnsi"/>
          <w:b/>
          <w:i/>
          <w:sz w:val="20"/>
          <w:szCs w:val="20"/>
          <w:u w:val="single"/>
        </w:rPr>
        <w:t>)</w:t>
      </w:r>
    </w:p>
    <w:p w14:paraId="3B9AAF31" w14:textId="77777777" w:rsidR="00C3221A" w:rsidRPr="006B0026" w:rsidRDefault="00C3221A" w:rsidP="004C31C2">
      <w:pPr>
        <w:jc w:val="both"/>
        <w:rPr>
          <w:rFonts w:ascii="Calibri" w:hAnsi="Calibri" w:cstheme="majorHAnsi"/>
          <w:sz w:val="20"/>
          <w:szCs w:val="20"/>
        </w:rPr>
      </w:pPr>
    </w:p>
    <w:p w14:paraId="25722803" w14:textId="77777777" w:rsidR="00037BF5" w:rsidRPr="006B0026" w:rsidRDefault="00037BF5" w:rsidP="004C31C2">
      <w:pPr>
        <w:jc w:val="both"/>
        <w:rPr>
          <w:rFonts w:ascii="Calibri" w:hAnsi="Calibri" w:cstheme="majorHAnsi"/>
          <w:sz w:val="20"/>
          <w:szCs w:val="20"/>
        </w:rPr>
      </w:pPr>
    </w:p>
    <w:p w14:paraId="77F5C929" w14:textId="77777777" w:rsidR="00C24B5B" w:rsidRPr="006B0026" w:rsidRDefault="00C24B5B" w:rsidP="00284D3F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libri" w:hAnsi="Calibri" w:cstheme="majorHAnsi"/>
          <w:sz w:val="20"/>
          <w:szCs w:val="20"/>
        </w:rPr>
      </w:pPr>
    </w:p>
    <w:sectPr w:rsidR="00C24B5B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7CEA7" w14:textId="77777777" w:rsidR="00327102" w:rsidRDefault="00327102">
      <w:r>
        <w:separator/>
      </w:r>
    </w:p>
  </w:endnote>
  <w:endnote w:type="continuationSeparator" w:id="0">
    <w:p w14:paraId="0F012CB6" w14:textId="77777777" w:rsidR="00327102" w:rsidRDefault="00327102">
      <w:r>
        <w:continuationSeparator/>
      </w:r>
    </w:p>
  </w:endnote>
  <w:endnote w:type="continuationNotice" w:id="1">
    <w:p w14:paraId="63DAF94C" w14:textId="77777777" w:rsidR="00327102" w:rsidRDefault="00327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327102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5843" w14:textId="77777777" w:rsidR="00327102" w:rsidRDefault="00327102">
      <w:r>
        <w:separator/>
      </w:r>
    </w:p>
  </w:footnote>
  <w:footnote w:type="continuationSeparator" w:id="0">
    <w:p w14:paraId="47DA4D52" w14:textId="77777777" w:rsidR="00327102" w:rsidRDefault="00327102">
      <w:r>
        <w:continuationSeparator/>
      </w:r>
    </w:p>
  </w:footnote>
  <w:footnote w:type="continuationNotice" w:id="1">
    <w:p w14:paraId="34B8752E" w14:textId="77777777" w:rsidR="00327102" w:rsidRDefault="003271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9"/>
  </w:num>
  <w:num w:numId="3" w16cid:durableId="306858636">
    <w:abstractNumId w:val="11"/>
  </w:num>
  <w:num w:numId="4" w16cid:durableId="936017828">
    <w:abstractNumId w:val="6"/>
  </w:num>
  <w:num w:numId="5" w16cid:durableId="357901234">
    <w:abstractNumId w:val="4"/>
  </w:num>
  <w:num w:numId="6" w16cid:durableId="1836677092">
    <w:abstractNumId w:val="7"/>
  </w:num>
  <w:num w:numId="7" w16cid:durableId="156507833">
    <w:abstractNumId w:val="8"/>
  </w:num>
  <w:num w:numId="8" w16cid:durableId="619797136">
    <w:abstractNumId w:val="2"/>
  </w:num>
  <w:num w:numId="9" w16cid:durableId="1337996992">
    <w:abstractNumId w:val="3"/>
  </w:num>
  <w:num w:numId="10" w16cid:durableId="161967544">
    <w:abstractNumId w:val="1"/>
  </w:num>
  <w:num w:numId="11" w16cid:durableId="7521679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953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94F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61B9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A3C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102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77C63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3D1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76D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24D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51B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43C9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320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78A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B29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634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123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2026-08-29T00:40:00Z</dcterms:created>
  <dcterms:modified xsi:type="dcterms:W3CDTF">2026-08-29T00:40:00Z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